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FF5872" w14:textId="77777777" w:rsidR="007D25C1" w:rsidRDefault="007D25C1" w:rsidP="007D25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SOMER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50F0C768" w14:textId="77777777" w:rsidR="007D25C1" w:rsidRDefault="007D25C1" w:rsidP="007D25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Dorking, Surrey. Tailor.</w:t>
      </w:r>
    </w:p>
    <w:p w14:paraId="401ED140" w14:textId="77777777" w:rsidR="007D25C1" w:rsidRDefault="007D25C1" w:rsidP="007D25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4E5060" w14:textId="77777777" w:rsidR="007D25C1" w:rsidRDefault="007D25C1" w:rsidP="007D25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6E61B2" w14:textId="77777777" w:rsidR="007D25C1" w:rsidRDefault="007D25C1" w:rsidP="007D25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Dec.1477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Somer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tailor(q.v.), gifted his goods and chattels to </w:t>
      </w:r>
      <w:proofErr w:type="gramStart"/>
      <w:r>
        <w:rPr>
          <w:rFonts w:ascii="Times New Roman" w:hAnsi="Times New Roman" w:cs="Times New Roman"/>
          <w:sz w:val="24"/>
          <w:szCs w:val="24"/>
        </w:rPr>
        <w:t>him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A6B604" w14:textId="77777777" w:rsidR="007D25C1" w:rsidRDefault="007D25C1" w:rsidP="007D25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Dryver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Lymost</w:t>
      </w:r>
      <w:proofErr w:type="spellEnd"/>
      <w:r>
        <w:rPr>
          <w:rFonts w:ascii="Times New Roman" w:hAnsi="Times New Roman" w:cs="Times New Roman"/>
          <w:sz w:val="24"/>
          <w:szCs w:val="24"/>
        </w:rPr>
        <w:t>, Middlesex(q.v.).</w:t>
      </w:r>
    </w:p>
    <w:p w14:paraId="33A194D1" w14:textId="77777777" w:rsidR="007D25C1" w:rsidRDefault="007D25C1" w:rsidP="007D25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(C.C.R. 1476-85 p.80)</w:t>
      </w:r>
    </w:p>
    <w:p w14:paraId="58D6D5D7" w14:textId="77777777" w:rsidR="007D25C1" w:rsidRDefault="007D25C1" w:rsidP="007D25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D6709F" w14:textId="77777777" w:rsidR="007D25C1" w:rsidRDefault="007D25C1" w:rsidP="007D25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AB6398" w14:textId="77777777" w:rsidR="007D25C1" w:rsidRDefault="007D25C1" w:rsidP="007D25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March 2021</w:t>
      </w:r>
    </w:p>
    <w:p w14:paraId="7DC3824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CDA8B9" w14:textId="77777777" w:rsidR="007D25C1" w:rsidRDefault="007D25C1" w:rsidP="009139A6">
      <w:r>
        <w:separator/>
      </w:r>
    </w:p>
  </w:endnote>
  <w:endnote w:type="continuationSeparator" w:id="0">
    <w:p w14:paraId="66328998" w14:textId="77777777" w:rsidR="007D25C1" w:rsidRDefault="007D25C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82AE5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D403D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AD1E3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697F83" w14:textId="77777777" w:rsidR="007D25C1" w:rsidRDefault="007D25C1" w:rsidP="009139A6">
      <w:r>
        <w:separator/>
      </w:r>
    </w:p>
  </w:footnote>
  <w:footnote w:type="continuationSeparator" w:id="0">
    <w:p w14:paraId="0D4844B5" w14:textId="77777777" w:rsidR="007D25C1" w:rsidRDefault="007D25C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E97A6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19EB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EF32C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5C1"/>
    <w:rsid w:val="000666E0"/>
    <w:rsid w:val="002510B7"/>
    <w:rsid w:val="005C130B"/>
    <w:rsid w:val="007D25C1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A075F"/>
  <w15:chartTrackingRefBased/>
  <w15:docId w15:val="{5637174C-C25D-4C49-B75F-849BC51CB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2021-03-14T20:39:00Z</dcterms:created>
  <dcterms:modified xsi:type="dcterms:W3CDTF">2021-03-14T20:41:00Z</dcterms:modified>
</cp:coreProperties>
</file>